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Swindon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Swindon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Swindon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Swindon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Swindon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Swindon North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59.3% </w:t>
      </w:r>
      <w:r w:rsidRPr="004747BF">
        <w:rPr>
          <w:rFonts w:ascii="Libre Franklin Light" w:eastAsia="Times New Roman" w:hAnsi="Libre Franklin Light" w:cs="Calibri Light"/>
        </w:rPr>
        <w:t xml:space="preserve">of those respondents classified as PGSI 8+ in Swindon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Swindon North is estimated to be </w:t>
      </w:r>
      <w:r w:rsidRPr="00773DF7">
        <w:rPr>
          <w:rFonts w:ascii="Libre Franklin Light" w:eastAsia="Times New Roman" w:hAnsi="Libre Franklin Light" w:cs="Calibri Light"/>
          <w:b/>
          <w:bCs/>
          <w:color w:val="C45911" w:themeColor="accent2" w:themeShade="BF"/>
        </w:rPr>
        <w:t xml:space="preserve">£1,690,655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Swindon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Swindon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Swindon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Swindon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windo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Swindon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windo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Swindon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Swindon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windo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Swindon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Swindon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Swindon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Swindon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Swindon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Swindon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£1,690,655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Swindon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£27,538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£569,501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£40,797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£11,474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£1,020,309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£1,690,655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Swindon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Swindon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Swindon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Swindon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Swindon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Swindon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Swindon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Swindon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Swindon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5636DEC-AF69-4F14-A64F-BF2A0CF36C9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